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6A0747" w14:textId="4134D224" w:rsidR="006B2F86" w:rsidRDefault="00641EB9" w:rsidP="00E71FC3">
      <w:pPr>
        <w:pStyle w:val="NoSpacing"/>
      </w:pPr>
      <w:r>
        <w:rPr>
          <w:u w:val="single"/>
        </w:rPr>
        <w:t>John LEESTON</w:t>
      </w:r>
      <w:r>
        <w:t xml:space="preserve">      (d.1438)</w:t>
      </w:r>
    </w:p>
    <w:p w14:paraId="226E889F" w14:textId="1699079D" w:rsidR="00641EB9" w:rsidRDefault="00641EB9" w:rsidP="00E71FC3">
      <w:pPr>
        <w:pStyle w:val="NoSpacing"/>
      </w:pPr>
      <w:r>
        <w:t>of Tickhill.</w:t>
      </w:r>
    </w:p>
    <w:p w14:paraId="07C5CEA8" w14:textId="4A95B47C" w:rsidR="00641EB9" w:rsidRDefault="00641EB9" w:rsidP="00E71FC3">
      <w:pPr>
        <w:pStyle w:val="NoSpacing"/>
      </w:pPr>
    </w:p>
    <w:p w14:paraId="6C39CE63" w14:textId="00AFA7E7" w:rsidR="00641EB9" w:rsidRDefault="00641EB9" w:rsidP="00E71FC3">
      <w:pPr>
        <w:pStyle w:val="NoSpacing"/>
      </w:pPr>
    </w:p>
    <w:p w14:paraId="6DC8E6D0" w14:textId="11BEFDEF" w:rsidR="00641EB9" w:rsidRDefault="00641EB9" w:rsidP="00E71FC3">
      <w:pPr>
        <w:pStyle w:val="NoSpacing"/>
      </w:pPr>
      <w:r>
        <w:t xml:space="preserve">  4 Mar.1438</w:t>
      </w:r>
      <w:r>
        <w:tab/>
        <w:t>Administration of his lands and possessions was granted. (W.Y.R. p.103)</w:t>
      </w:r>
    </w:p>
    <w:p w14:paraId="67208101" w14:textId="6501F2A1" w:rsidR="00641EB9" w:rsidRDefault="00641EB9" w:rsidP="00E71FC3">
      <w:pPr>
        <w:pStyle w:val="NoSpacing"/>
      </w:pPr>
    </w:p>
    <w:p w14:paraId="16C60094" w14:textId="4510EB6E" w:rsidR="00641EB9" w:rsidRDefault="00641EB9" w:rsidP="00E71FC3">
      <w:pPr>
        <w:pStyle w:val="NoSpacing"/>
      </w:pPr>
    </w:p>
    <w:p w14:paraId="3524C79C" w14:textId="4AE72874" w:rsidR="00641EB9" w:rsidRPr="00641EB9" w:rsidRDefault="00641EB9" w:rsidP="00E71FC3">
      <w:pPr>
        <w:pStyle w:val="NoSpacing"/>
      </w:pPr>
      <w:r>
        <w:t>21 July 2019</w:t>
      </w:r>
      <w:bookmarkStart w:id="0" w:name="_GoBack"/>
      <w:bookmarkEnd w:id="0"/>
    </w:p>
    <w:sectPr w:rsidR="00641EB9" w:rsidRPr="00641E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558EA" w14:textId="77777777" w:rsidR="00641EB9" w:rsidRDefault="00641EB9" w:rsidP="00E71FC3">
      <w:pPr>
        <w:spacing w:after="0" w:line="240" w:lineRule="auto"/>
      </w:pPr>
      <w:r>
        <w:separator/>
      </w:r>
    </w:p>
  </w:endnote>
  <w:endnote w:type="continuationSeparator" w:id="0">
    <w:p w14:paraId="51DDC371" w14:textId="77777777" w:rsidR="00641EB9" w:rsidRDefault="00641E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1D65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614FF" w14:textId="77777777" w:rsidR="00641EB9" w:rsidRDefault="00641EB9" w:rsidP="00E71FC3">
      <w:pPr>
        <w:spacing w:after="0" w:line="240" w:lineRule="auto"/>
      </w:pPr>
      <w:r>
        <w:separator/>
      </w:r>
    </w:p>
  </w:footnote>
  <w:footnote w:type="continuationSeparator" w:id="0">
    <w:p w14:paraId="72D12E07" w14:textId="77777777" w:rsidR="00641EB9" w:rsidRDefault="00641E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EB9"/>
    <w:rsid w:val="001A7C09"/>
    <w:rsid w:val="00577BD5"/>
    <w:rsid w:val="00641EB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2F970"/>
  <w15:chartTrackingRefBased/>
  <w15:docId w15:val="{4B296A7A-D18F-4CDE-88B0-239A3A2EE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2019-07-21T20:49:00Z</dcterms:created>
  <dcterms:modified xsi:type="dcterms:W3CDTF">2019-07-21T20:52:00Z</dcterms:modified>
</cp:coreProperties>
</file>